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7099" w14:textId="0C12C7A2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RAGENYS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1)</w:t>
      </w:r>
    </w:p>
    <w:p w14:paraId="1B196B5C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93870BA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97446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E8011" w14:textId="1DD31DCB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 Oct.1411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1783CF77" w14:textId="4E8F35D2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BAC00E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698ED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58CA5" w14:textId="77777777" w:rsidR="001974BD" w:rsidRDefault="001974BD" w:rsidP="001974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11855390" w14:textId="3BF179E5" w:rsidR="00BA00AB" w:rsidRPr="001974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974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B86BB" w14:textId="77777777" w:rsidR="001974BD" w:rsidRDefault="001974BD" w:rsidP="009139A6">
      <w:r>
        <w:separator/>
      </w:r>
    </w:p>
  </w:endnote>
  <w:endnote w:type="continuationSeparator" w:id="0">
    <w:p w14:paraId="63BEE73B" w14:textId="77777777" w:rsidR="001974BD" w:rsidRDefault="001974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09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7B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A9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84BE" w14:textId="77777777" w:rsidR="001974BD" w:rsidRDefault="001974BD" w:rsidP="009139A6">
      <w:r>
        <w:separator/>
      </w:r>
    </w:p>
  </w:footnote>
  <w:footnote w:type="continuationSeparator" w:id="0">
    <w:p w14:paraId="147EDD71" w14:textId="77777777" w:rsidR="001974BD" w:rsidRDefault="001974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5C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86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A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BD"/>
    <w:rsid w:val="000666E0"/>
    <w:rsid w:val="001974B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0BFAE"/>
  <w15:chartTrackingRefBased/>
  <w15:docId w15:val="{B0A40E67-797E-468C-85DE-D0391D3E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2021-05-13T10:05:00Z</dcterms:created>
  <dcterms:modified xsi:type="dcterms:W3CDTF">2021-05-13T10:07:00Z</dcterms:modified>
</cp:coreProperties>
</file>